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GA-26-38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Letzlingen-Feuerwehr-Neubau Los erweiterter Rohbau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erweiterter Rohbau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